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C904C7" w:rsidP="00EE4003">
      <w:pPr>
        <w:spacing w:line="360" w:lineRule="auto"/>
        <w:rPr>
          <w:b/>
          <w:sz w:val="28"/>
          <w:szCs w:val="28"/>
        </w:rPr>
      </w:pPr>
    </w:p>
    <w:p w:rsidR="00C904C7" w:rsidRDefault="00657796" w:rsidP="00EE4003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Ученици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>
        <w:rPr>
          <w:b/>
          <w:sz w:val="28"/>
          <w:szCs w:val="28"/>
        </w:rPr>
        <w:t>Плевен 16.03 – 20.03.2021</w:t>
      </w:r>
      <w:r w:rsidR="00EE4003">
        <w:rPr>
          <w:b/>
          <w:sz w:val="28"/>
          <w:szCs w:val="28"/>
        </w:rPr>
        <w:t>г.</w:t>
      </w:r>
    </w:p>
    <w:p w:rsidR="00A40CD1" w:rsidRDefault="00EE4003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Крайно</w:t>
      </w:r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bookmarkStart w:id="0" w:name="_GoBack"/>
      <w:bookmarkEnd w:id="0"/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F27248" w:rsidRDefault="00F27248" w:rsidP="00657796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7796">
        <w:rPr>
          <w:sz w:val="28"/>
          <w:szCs w:val="28"/>
        </w:rPr>
        <w:t>Локомотив София – 37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Лаута Арми Пловдив – 26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Мизия 80 – 14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Кико – 12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5. ЦСКА – 12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Левски София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7. Самоков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Добруджа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Сторм – 9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10. Доростол – 8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Таланти Лом – 7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Русе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13. Беласица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Първенец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Лъвовете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16. Варна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17. Стара Загора – 6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18. Севдалин Василев Хасково – 5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19. АСК Сливен – 3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Спартак Плевен – 3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21. Ямбол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22. Пирин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23. Миньор Перник – 2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24. Червен Бряг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Черно море Варна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Бургас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КПВ – 1 т.</w:t>
      </w:r>
    </w:p>
    <w:p w:rsidR="00657796" w:rsidRDefault="00657796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F84CF7">
        <w:rPr>
          <w:sz w:val="28"/>
          <w:szCs w:val="28"/>
        </w:rPr>
        <w:t>Олимпия – 1 т.</w:t>
      </w:r>
    </w:p>
    <w:p w:rsidR="00F84CF7" w:rsidRDefault="00F84CF7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29. Тракиец – 1 т.</w:t>
      </w:r>
    </w:p>
    <w:p w:rsidR="00F84CF7" w:rsidRDefault="00F84CF7" w:rsidP="00657796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30. Корнер – 1 т.</w:t>
      </w:r>
    </w:p>
    <w:p w:rsidR="00C904C7" w:rsidRPr="00F84CF7" w:rsidRDefault="00F84CF7" w:rsidP="00F84CF7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31. Локомотив Русе – 1 т.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</w:p>
    <w:p w:rsidR="002D02C1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Славия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Спарта Монтана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Добрич</w:t>
      </w:r>
    </w:p>
    <w:p w:rsidR="00F84CF7" w:rsidRPr="00F84CF7" w:rsidRDefault="00F84CF7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F84CF7">
        <w:rPr>
          <w:sz w:val="28"/>
          <w:szCs w:val="28"/>
        </w:rPr>
        <w:t>Ладимекс</w:t>
      </w:r>
    </w:p>
    <w:p w:rsidR="00576D0A" w:rsidRPr="00144764" w:rsidRDefault="00576D0A" w:rsidP="00EE4003">
      <w:pPr>
        <w:ind w:right="-567"/>
      </w:pPr>
    </w:p>
    <w:sectPr w:rsidR="00576D0A" w:rsidRPr="00144764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2CF" w:rsidRDefault="00BD22CF" w:rsidP="00144764">
      <w:r>
        <w:separator/>
      </w:r>
    </w:p>
  </w:endnote>
  <w:endnote w:type="continuationSeparator" w:id="0">
    <w:p w:rsidR="00BD22CF" w:rsidRDefault="00BD22C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2CF" w:rsidRDefault="00BD22CF" w:rsidP="00144764">
      <w:r>
        <w:separator/>
      </w:r>
    </w:p>
  </w:footnote>
  <w:footnote w:type="continuationSeparator" w:id="0">
    <w:p w:rsidR="00BD22CF" w:rsidRDefault="00BD22C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05242"/>
    <w:rsid w:val="00231BCD"/>
    <w:rsid w:val="002A4A8E"/>
    <w:rsid w:val="002B562C"/>
    <w:rsid w:val="002D02C1"/>
    <w:rsid w:val="00301B24"/>
    <w:rsid w:val="003302ED"/>
    <w:rsid w:val="0034563D"/>
    <w:rsid w:val="00360D20"/>
    <w:rsid w:val="003639E7"/>
    <w:rsid w:val="003A253A"/>
    <w:rsid w:val="003A6937"/>
    <w:rsid w:val="003B3334"/>
    <w:rsid w:val="004035AA"/>
    <w:rsid w:val="004116A2"/>
    <w:rsid w:val="00455917"/>
    <w:rsid w:val="00570DB0"/>
    <w:rsid w:val="005767CF"/>
    <w:rsid w:val="00576D0A"/>
    <w:rsid w:val="005A282E"/>
    <w:rsid w:val="005F49F3"/>
    <w:rsid w:val="00637BA4"/>
    <w:rsid w:val="00657796"/>
    <w:rsid w:val="006C5163"/>
    <w:rsid w:val="0071344D"/>
    <w:rsid w:val="0076018A"/>
    <w:rsid w:val="00803AE2"/>
    <w:rsid w:val="00853C82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B6A6C"/>
    <w:rsid w:val="00BD22CF"/>
    <w:rsid w:val="00C72B5D"/>
    <w:rsid w:val="00C73178"/>
    <w:rsid w:val="00C904C7"/>
    <w:rsid w:val="00CB5611"/>
    <w:rsid w:val="00D512D9"/>
    <w:rsid w:val="00D876C6"/>
    <w:rsid w:val="00DE427D"/>
    <w:rsid w:val="00E238F0"/>
    <w:rsid w:val="00E37B84"/>
    <w:rsid w:val="00E76444"/>
    <w:rsid w:val="00EA5F79"/>
    <w:rsid w:val="00EE4003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969D4"/>
  <w15:docId w15:val="{E5FD777C-9168-41F9-966D-5A6CDF90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09834-1AC3-4C66-A263-686B9820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77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9</cp:revision>
  <dcterms:created xsi:type="dcterms:W3CDTF">2021-03-31T08:55:00Z</dcterms:created>
  <dcterms:modified xsi:type="dcterms:W3CDTF">2021-07-15T12:42:00Z</dcterms:modified>
</cp:coreProperties>
</file>